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bookmarkStart w:id="0" w:name="_GoBack"/>
      <w:bookmarkEnd w:id="0"/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5E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5E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5E0A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FBBD9-FF52-417A-BDB6-6917A29D0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2018-12-26T02:46:00Z</dcterms:modified>
</cp:coreProperties>
</file>